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CF8" w:rsidRDefault="000F4CF8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0F4CF8" w:rsidRPr="00237778" w:rsidRDefault="000F4CF8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0F4CF8" w:rsidRPr="00237778" w:rsidRDefault="000F4CF8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0F4CF8" w:rsidRPr="004B444B" w:rsidRDefault="000F4CF8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0F4CF8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0F4CF8" w:rsidRPr="004B444B" w:rsidRDefault="000F4CF8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0F4CF8" w:rsidRDefault="000F4CF8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0F4CF8" w:rsidRPr="00E61551" w:rsidRDefault="000F4CF8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0F4CF8" w:rsidRPr="00B15474" w:rsidRDefault="000F4CF8" w:rsidP="00A64DA9">
      <w:pPr>
        <w:suppressAutoHyphens w:val="0"/>
        <w:autoSpaceDN w:val="0"/>
        <w:adjustRightInd w:val="0"/>
        <w:spacing w:after="160" w:line="254" w:lineRule="auto"/>
        <w:jc w:val="center"/>
        <w:rPr>
          <w:b/>
          <w:color w:val="auto"/>
          <w:sz w:val="28"/>
          <w:szCs w:val="28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 xml:space="preserve">Utworzenie parku rodzinnego – miejsca integracji mieszkańców </w:t>
      </w:r>
      <w:r>
        <w:rPr>
          <w:b/>
          <w:sz w:val="28"/>
          <w:szCs w:val="28"/>
        </w:rPr>
        <w:br/>
        <w:t>w Święciechowie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0F4CF8" w:rsidRPr="00275863" w:rsidRDefault="000F4CF8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0F4CF8" w:rsidRPr="00237778" w:rsidRDefault="000F4CF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0F4CF8" w:rsidRPr="00237778" w:rsidRDefault="000F4CF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0F4CF8" w:rsidRDefault="000F4CF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0F4CF8" w:rsidRPr="00237778" w:rsidRDefault="000F4CF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0F4CF8" w:rsidRDefault="000F4CF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0F4CF8" w:rsidRDefault="000F4CF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0F4CF8" w:rsidRPr="00237778" w:rsidRDefault="000F4CF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0F4CF8" w:rsidRPr="00237778" w:rsidRDefault="000F4CF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F4CF8" w:rsidRDefault="000F4CF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0F4CF8" w:rsidRPr="00237778" w:rsidRDefault="000F4CF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0F4CF8" w:rsidRPr="008D42BC" w:rsidRDefault="000F4CF8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F4CF8" w:rsidRPr="008D42BC" w:rsidRDefault="000F4CF8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0F4CF8" w:rsidRPr="002E4FFE" w:rsidRDefault="000F4CF8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0F4CF8" w:rsidRPr="00237778" w:rsidRDefault="000F4CF8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>
        <w:rPr>
          <w:i/>
          <w:iCs/>
          <w:color w:val="auto"/>
          <w:sz w:val="22"/>
          <w:szCs w:val="22"/>
          <w:lang w:eastAsia="pl-PL"/>
        </w:rPr>
        <w:t>…………………………, dnia …………2023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0F4CF8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CF8" w:rsidRDefault="000F4CF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0F4CF8" w:rsidRDefault="000F4CF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CF8" w:rsidRDefault="000F4CF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0F4CF8" w:rsidRDefault="000F4CF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F8" w:rsidRDefault="000F4CF8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FS.271.3.2023</w:t>
    </w:r>
  </w:p>
  <w:p w:rsidR="000F4CF8" w:rsidRPr="00237778" w:rsidRDefault="000F4CF8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A1C10"/>
    <w:rsid w:val="000B4B3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C4333"/>
    <w:rsid w:val="002E4FFE"/>
    <w:rsid w:val="002E580B"/>
    <w:rsid w:val="003235FF"/>
    <w:rsid w:val="003559F4"/>
    <w:rsid w:val="003804A4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D4154"/>
    <w:rsid w:val="004D643A"/>
    <w:rsid w:val="004E32E9"/>
    <w:rsid w:val="00536957"/>
    <w:rsid w:val="005462DA"/>
    <w:rsid w:val="005670FC"/>
    <w:rsid w:val="005842C5"/>
    <w:rsid w:val="005B26CE"/>
    <w:rsid w:val="005B3600"/>
    <w:rsid w:val="005D1B38"/>
    <w:rsid w:val="005F015E"/>
    <w:rsid w:val="005F2313"/>
    <w:rsid w:val="00616D96"/>
    <w:rsid w:val="00645020"/>
    <w:rsid w:val="00675691"/>
    <w:rsid w:val="00681A87"/>
    <w:rsid w:val="00686727"/>
    <w:rsid w:val="00696AF6"/>
    <w:rsid w:val="006A0AA4"/>
    <w:rsid w:val="006B12FF"/>
    <w:rsid w:val="006B5CAA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67AD"/>
    <w:rsid w:val="00BF0A69"/>
    <w:rsid w:val="00C32C36"/>
    <w:rsid w:val="00C555CE"/>
    <w:rsid w:val="00C55DF0"/>
    <w:rsid w:val="00C61D48"/>
    <w:rsid w:val="00C640FB"/>
    <w:rsid w:val="00C65BF3"/>
    <w:rsid w:val="00C72A5B"/>
    <w:rsid w:val="00CE2A93"/>
    <w:rsid w:val="00D01B6F"/>
    <w:rsid w:val="00D03876"/>
    <w:rsid w:val="00D07606"/>
    <w:rsid w:val="00D3527B"/>
    <w:rsid w:val="00DB5D99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74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157</Words>
  <Characters>946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32</cp:revision>
  <dcterms:created xsi:type="dcterms:W3CDTF">2021-04-20T12:41:00Z</dcterms:created>
  <dcterms:modified xsi:type="dcterms:W3CDTF">2023-03-09T07:39:00Z</dcterms:modified>
</cp:coreProperties>
</file>